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C0ECF" w14:textId="77777777" w:rsidR="00632758" w:rsidRDefault="00632758" w:rsidP="006327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George KEKEWICHE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74118EF" w14:textId="77777777" w:rsidR="00632758" w:rsidRDefault="00632758" w:rsidP="006327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7663481" w14:textId="77777777" w:rsidR="00632758" w:rsidRDefault="00632758" w:rsidP="006327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6F93518" w14:textId="77777777" w:rsidR="00632758" w:rsidRDefault="00632758" w:rsidP="006327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= Joan(q.v.).</w:t>
      </w:r>
    </w:p>
    <w:p w14:paraId="3176B9B4" w14:textId="77777777" w:rsidR="00632758" w:rsidRDefault="00632758" w:rsidP="006327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2BEFC04" w14:textId="77777777" w:rsidR="00632758" w:rsidRDefault="00632758" w:rsidP="006327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3D7062F" w14:textId="77777777" w:rsidR="00632758" w:rsidRDefault="00632758" w:rsidP="006327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4B152605" w14:textId="77777777" w:rsidR="00632758" w:rsidRDefault="00632758" w:rsidP="006327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They made a plaint of trespass against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Talnerre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Liskeard(q.v.)</w:t>
      </w:r>
    </w:p>
    <w:p w14:paraId="05606BB5" w14:textId="77777777" w:rsidR="00632758" w:rsidRDefault="00632758" w:rsidP="006327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and his wife, Isabel(q.v.).   (ibid.)</w:t>
      </w:r>
    </w:p>
    <w:p w14:paraId="5F10A2B8" w14:textId="77777777" w:rsidR="00632758" w:rsidRDefault="00632758" w:rsidP="006327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C3F4DE1" w14:textId="77777777" w:rsidR="00632758" w:rsidRDefault="00632758" w:rsidP="006327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39B6CD5" w14:textId="77777777" w:rsidR="00632758" w:rsidRDefault="00632758" w:rsidP="0063275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 April 2021</w:t>
      </w:r>
    </w:p>
    <w:p w14:paraId="6F3C8A3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28040" w14:textId="77777777" w:rsidR="00632758" w:rsidRDefault="00632758" w:rsidP="009139A6">
      <w:r>
        <w:separator/>
      </w:r>
    </w:p>
  </w:endnote>
  <w:endnote w:type="continuationSeparator" w:id="0">
    <w:p w14:paraId="3243F223" w14:textId="77777777" w:rsidR="00632758" w:rsidRDefault="006327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320F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03B3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38C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FC065" w14:textId="77777777" w:rsidR="00632758" w:rsidRDefault="00632758" w:rsidP="009139A6">
      <w:r>
        <w:separator/>
      </w:r>
    </w:p>
  </w:footnote>
  <w:footnote w:type="continuationSeparator" w:id="0">
    <w:p w14:paraId="67A8C042" w14:textId="77777777" w:rsidR="00632758" w:rsidRDefault="006327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6B52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D23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39F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758"/>
    <w:rsid w:val="000666E0"/>
    <w:rsid w:val="002510B7"/>
    <w:rsid w:val="005C130B"/>
    <w:rsid w:val="00632758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14866"/>
  <w15:chartTrackingRefBased/>
  <w15:docId w15:val="{4BB40920-B7C4-41EE-90C9-80A401997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327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2021-05-17T10:42:00Z</dcterms:created>
  <dcterms:modified xsi:type="dcterms:W3CDTF">2021-05-17T10:43:00Z</dcterms:modified>
</cp:coreProperties>
</file>